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4B" w:rsidRPr="00393519" w:rsidRDefault="00D77B4B" w:rsidP="005B14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93519"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</w:p>
    <w:p w:rsidR="00D77B4B" w:rsidRDefault="00D77B4B" w:rsidP="005B1406">
      <w:pPr>
        <w:jc w:val="center"/>
        <w:rPr>
          <w:rFonts w:ascii="Times New Roman" w:hAnsi="Times New Roman"/>
          <w:sz w:val="28"/>
          <w:szCs w:val="28"/>
        </w:rPr>
      </w:pPr>
      <w:r w:rsidRPr="005B1406">
        <w:rPr>
          <w:rFonts w:ascii="Times New Roman" w:hAnsi="Times New Roman"/>
          <w:sz w:val="28"/>
          <w:szCs w:val="28"/>
        </w:rPr>
        <w:t>к проекту решения Совета муниципального образования Ленинградский район «О внесении изменений в решение Совета муниципального образования Л</w:t>
      </w:r>
      <w:r w:rsidRPr="005B1406">
        <w:rPr>
          <w:rFonts w:ascii="Times New Roman" w:hAnsi="Times New Roman"/>
          <w:sz w:val="28"/>
          <w:szCs w:val="28"/>
        </w:rPr>
        <w:t>е</w:t>
      </w:r>
      <w:r w:rsidRPr="005B1406">
        <w:rPr>
          <w:rFonts w:ascii="Times New Roman" w:hAnsi="Times New Roman"/>
          <w:sz w:val="28"/>
          <w:szCs w:val="28"/>
        </w:rPr>
        <w:t>нинградский район от 25 июня 2014 года № 39 «Об утверждении Положения  о муниципальной службе в администрации муниципального образования</w:t>
      </w:r>
    </w:p>
    <w:p w:rsidR="00D77B4B" w:rsidRPr="005B1406" w:rsidRDefault="00D77B4B" w:rsidP="005B1406">
      <w:pPr>
        <w:jc w:val="center"/>
        <w:rPr>
          <w:rFonts w:ascii="Times New Roman" w:hAnsi="Times New Roman"/>
          <w:sz w:val="28"/>
          <w:szCs w:val="28"/>
        </w:rPr>
      </w:pPr>
      <w:r w:rsidRPr="005B1406">
        <w:rPr>
          <w:rFonts w:ascii="Times New Roman" w:hAnsi="Times New Roman"/>
          <w:sz w:val="28"/>
          <w:szCs w:val="28"/>
        </w:rPr>
        <w:t>Лени</w:t>
      </w:r>
      <w:r w:rsidRPr="005B1406">
        <w:rPr>
          <w:rFonts w:ascii="Times New Roman" w:hAnsi="Times New Roman"/>
          <w:sz w:val="28"/>
          <w:szCs w:val="28"/>
        </w:rPr>
        <w:t>н</w:t>
      </w:r>
      <w:r w:rsidRPr="005B1406">
        <w:rPr>
          <w:rFonts w:ascii="Times New Roman" w:hAnsi="Times New Roman"/>
          <w:sz w:val="28"/>
          <w:szCs w:val="28"/>
        </w:rPr>
        <w:t>градский район»</w:t>
      </w:r>
    </w:p>
    <w:p w:rsidR="00D77B4B" w:rsidRPr="005B1406" w:rsidRDefault="00D77B4B" w:rsidP="005B1406">
      <w:pPr>
        <w:pStyle w:val="NoSpacing"/>
        <w:rPr>
          <w:rFonts w:ascii="Times New Roman" w:hAnsi="Times New Roman"/>
        </w:rPr>
      </w:pPr>
      <w:r w:rsidRPr="005B1406">
        <w:rPr>
          <w:rFonts w:ascii="Times New Roman" w:hAnsi="Times New Roman"/>
        </w:rPr>
        <w:t xml:space="preserve"> </w:t>
      </w:r>
    </w:p>
    <w:p w:rsidR="00D77B4B" w:rsidRDefault="00D77B4B" w:rsidP="00E222A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1406">
        <w:rPr>
          <w:rFonts w:ascii="Times New Roman" w:hAnsi="Times New Roman"/>
          <w:snapToGrid w:val="0"/>
          <w:sz w:val="28"/>
          <w:szCs w:val="28"/>
        </w:rPr>
        <w:t>17 октября 2015 года вступил в законную силу Федеральный закон от 5 октября 2015 года № 285-ФЗ «О внесении изменений в отдельные законод</w:t>
      </w:r>
      <w:r w:rsidRPr="005B1406">
        <w:rPr>
          <w:rFonts w:ascii="Times New Roman" w:hAnsi="Times New Roman"/>
          <w:snapToGrid w:val="0"/>
          <w:sz w:val="28"/>
          <w:szCs w:val="28"/>
        </w:rPr>
        <w:t>а</w:t>
      </w:r>
      <w:r w:rsidRPr="005B1406">
        <w:rPr>
          <w:rFonts w:ascii="Times New Roman" w:hAnsi="Times New Roman"/>
          <w:snapToGrid w:val="0"/>
          <w:sz w:val="28"/>
          <w:szCs w:val="28"/>
        </w:rPr>
        <w:t>тельные акты Российской Федерации в части установления обязанности лиц, замещающих государственные должности, и иных лиц сообщать о возникнов</w:t>
      </w:r>
      <w:r w:rsidRPr="005B1406">
        <w:rPr>
          <w:rFonts w:ascii="Times New Roman" w:hAnsi="Times New Roman"/>
          <w:snapToGrid w:val="0"/>
          <w:sz w:val="28"/>
          <w:szCs w:val="28"/>
        </w:rPr>
        <w:t>е</w:t>
      </w:r>
      <w:r w:rsidRPr="005B1406">
        <w:rPr>
          <w:rFonts w:ascii="Times New Roman" w:hAnsi="Times New Roman"/>
          <w:snapToGrid w:val="0"/>
          <w:sz w:val="28"/>
          <w:szCs w:val="28"/>
        </w:rPr>
        <w:t>нии личной заинтересованности, которая приводит или может привести к ко</w:t>
      </w:r>
      <w:r w:rsidRPr="005B1406">
        <w:rPr>
          <w:rFonts w:ascii="Times New Roman" w:hAnsi="Times New Roman"/>
          <w:snapToGrid w:val="0"/>
          <w:sz w:val="28"/>
          <w:szCs w:val="28"/>
        </w:rPr>
        <w:t>н</w:t>
      </w:r>
      <w:r w:rsidRPr="005B1406">
        <w:rPr>
          <w:rFonts w:ascii="Times New Roman" w:hAnsi="Times New Roman"/>
          <w:snapToGrid w:val="0"/>
          <w:sz w:val="28"/>
          <w:szCs w:val="28"/>
        </w:rPr>
        <w:t>фликту интересов, и принимать меры по предотвращению или урегулированию конфликта интересов»</w:t>
      </w:r>
      <w:r w:rsidRPr="005B1406">
        <w:rPr>
          <w:rFonts w:ascii="Times New Roman" w:hAnsi="Times New Roman"/>
          <w:sz w:val="28"/>
          <w:szCs w:val="28"/>
        </w:rPr>
        <w:t>, который внес изменения  и в Федеральный закон  от 2 марта 2007 года № 25-ФЗ «О муниципальной службе в Российской Федер</w:t>
      </w:r>
      <w:r w:rsidRPr="005B1406">
        <w:rPr>
          <w:rFonts w:ascii="Times New Roman" w:hAnsi="Times New Roman"/>
          <w:sz w:val="28"/>
          <w:szCs w:val="28"/>
        </w:rPr>
        <w:t>а</w:t>
      </w:r>
      <w:r w:rsidRPr="005B1406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».</w:t>
      </w:r>
    </w:p>
    <w:p w:rsidR="00D77B4B" w:rsidRPr="00F96900" w:rsidRDefault="00D77B4B" w:rsidP="005B140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этим предлагается принять решение Совета муниципального образования Ленинградский район </w:t>
      </w:r>
      <w:r w:rsidRPr="005B1406">
        <w:rPr>
          <w:rFonts w:ascii="Times New Roman" w:hAnsi="Times New Roman"/>
          <w:sz w:val="28"/>
          <w:szCs w:val="28"/>
        </w:rPr>
        <w:t>«О внесении изменений в решение Совета муниципального образования Л</w:t>
      </w:r>
      <w:r w:rsidRPr="005B1406">
        <w:rPr>
          <w:rFonts w:ascii="Times New Roman" w:hAnsi="Times New Roman"/>
          <w:sz w:val="28"/>
          <w:szCs w:val="28"/>
        </w:rPr>
        <w:t>е</w:t>
      </w:r>
      <w:r w:rsidRPr="005B1406">
        <w:rPr>
          <w:rFonts w:ascii="Times New Roman" w:hAnsi="Times New Roman"/>
          <w:sz w:val="28"/>
          <w:szCs w:val="28"/>
        </w:rPr>
        <w:t>нинградский район от 25 июня 2014 года № 39 «Об утверждении Положения  о муниципальной службе в администрации м</w:t>
      </w:r>
      <w:r w:rsidRPr="005B1406">
        <w:rPr>
          <w:rFonts w:ascii="Times New Roman" w:hAnsi="Times New Roman"/>
          <w:sz w:val="28"/>
          <w:szCs w:val="28"/>
        </w:rPr>
        <w:t>у</w:t>
      </w:r>
      <w:r w:rsidRPr="005B1406">
        <w:rPr>
          <w:rFonts w:ascii="Times New Roman" w:hAnsi="Times New Roman"/>
          <w:sz w:val="28"/>
          <w:szCs w:val="28"/>
        </w:rPr>
        <w:t>ниципального обра</w:t>
      </w:r>
      <w:r>
        <w:rPr>
          <w:rFonts w:ascii="Times New Roman" w:hAnsi="Times New Roman"/>
          <w:sz w:val="28"/>
          <w:szCs w:val="28"/>
        </w:rPr>
        <w:t xml:space="preserve">зования </w:t>
      </w:r>
      <w:r w:rsidRPr="005B1406">
        <w:rPr>
          <w:rFonts w:ascii="Times New Roman" w:hAnsi="Times New Roman"/>
          <w:sz w:val="28"/>
          <w:szCs w:val="28"/>
        </w:rPr>
        <w:t>Ленинградский район»</w:t>
      </w:r>
      <w:r>
        <w:rPr>
          <w:rFonts w:ascii="Times New Roman" w:hAnsi="Times New Roman"/>
          <w:sz w:val="28"/>
          <w:szCs w:val="28"/>
        </w:rPr>
        <w:t xml:space="preserve"> в целях приведения его 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ответствие действующему законодательству. </w:t>
      </w:r>
    </w:p>
    <w:p w:rsidR="00D77B4B" w:rsidRPr="00393519" w:rsidRDefault="00D77B4B" w:rsidP="00393519">
      <w:pPr>
        <w:pStyle w:val="BodyText"/>
        <w:spacing w:after="0"/>
        <w:rPr>
          <w:b/>
          <w:sz w:val="28"/>
          <w:szCs w:val="28"/>
          <w:lang w:val="ru-RU"/>
        </w:rPr>
      </w:pPr>
    </w:p>
    <w:p w:rsidR="00D77B4B" w:rsidRPr="00393519" w:rsidRDefault="00D77B4B" w:rsidP="003935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7B4B" w:rsidRPr="00393519" w:rsidRDefault="00D77B4B" w:rsidP="0039351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</w:t>
      </w:r>
      <w:r w:rsidRPr="00393519">
        <w:rPr>
          <w:rFonts w:ascii="Times New Roman" w:hAnsi="Times New Roman"/>
          <w:bCs/>
          <w:sz w:val="28"/>
          <w:szCs w:val="28"/>
        </w:rPr>
        <w:t>меститель главы</w:t>
      </w:r>
    </w:p>
    <w:p w:rsidR="00D77B4B" w:rsidRPr="00393519" w:rsidRDefault="00D77B4B" w:rsidP="0039351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93519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D77B4B" w:rsidRPr="00393519" w:rsidRDefault="00D77B4B" w:rsidP="003935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3519">
        <w:rPr>
          <w:rFonts w:ascii="Times New Roman" w:hAnsi="Times New Roman"/>
          <w:sz w:val="28"/>
          <w:szCs w:val="28"/>
        </w:rPr>
        <w:t xml:space="preserve">Ленинградский район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О.А.Катюхина</w:t>
      </w:r>
    </w:p>
    <w:p w:rsidR="00D77B4B" w:rsidRDefault="00D77B4B"/>
    <w:sectPr w:rsidR="00D77B4B" w:rsidSect="00E222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519"/>
    <w:rsid w:val="00047DA8"/>
    <w:rsid w:val="000B7ACC"/>
    <w:rsid w:val="00134339"/>
    <w:rsid w:val="001719B5"/>
    <w:rsid w:val="00270DD8"/>
    <w:rsid w:val="00284381"/>
    <w:rsid w:val="002F0900"/>
    <w:rsid w:val="00331E64"/>
    <w:rsid w:val="00393519"/>
    <w:rsid w:val="003E1B89"/>
    <w:rsid w:val="005117A7"/>
    <w:rsid w:val="005739D9"/>
    <w:rsid w:val="005B1406"/>
    <w:rsid w:val="008D5EC2"/>
    <w:rsid w:val="009536D5"/>
    <w:rsid w:val="009A3107"/>
    <w:rsid w:val="00A0401B"/>
    <w:rsid w:val="00A21A90"/>
    <w:rsid w:val="00B41B75"/>
    <w:rsid w:val="00C62225"/>
    <w:rsid w:val="00D77B4B"/>
    <w:rsid w:val="00DA6D29"/>
    <w:rsid w:val="00E222AF"/>
    <w:rsid w:val="00E50735"/>
    <w:rsid w:val="00EF7E12"/>
    <w:rsid w:val="00F25F32"/>
    <w:rsid w:val="00F9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DD8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935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393519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3519"/>
    <w:rPr>
      <w:rFonts w:ascii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39351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4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433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1"/>
    <w:uiPriority w:val="99"/>
    <w:rsid w:val="005B140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64C81"/>
    <w:rPr>
      <w:rFonts w:ascii="Courier New" w:hAnsi="Courier New" w:cs="Courier New"/>
      <w:sz w:val="20"/>
      <w:szCs w:val="20"/>
      <w:lang w:eastAsia="zh-TW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5B1406"/>
    <w:rPr>
      <w:rFonts w:ascii="Courier New" w:hAnsi="Courier New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215</Words>
  <Characters>1226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18</cp:revision>
  <cp:lastPrinted>2014-06-11T11:01:00Z</cp:lastPrinted>
  <dcterms:created xsi:type="dcterms:W3CDTF">2014-05-05T09:59:00Z</dcterms:created>
  <dcterms:modified xsi:type="dcterms:W3CDTF">2015-12-04T11:51:00Z</dcterms:modified>
</cp:coreProperties>
</file>